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367D63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F1A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67D63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7D63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367D63" w:rsidP="00120769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367D63" w:rsidRPr="006C7B37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7D1D5A" w:rsidRPr="007D1D5A" w:rsidRDefault="002F054A" w:rsidP="007D1D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96755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D1D5A" w:rsidRPr="007D1D5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  <w:p w:rsidR="007D1D5A" w:rsidRPr="007D1D5A" w:rsidRDefault="007D1D5A" w:rsidP="007D1D5A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D1D5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7D1D5A" w:rsidRPr="007D1D5A" w:rsidRDefault="007D1D5A" w:rsidP="007D1D5A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D1D5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  <w:p w:rsidR="00453A01" w:rsidRPr="007D1D5A" w:rsidRDefault="007D1D5A" w:rsidP="007D1D5A">
            <w:pPr>
              <w:tabs>
                <w:tab w:val="left" w:pos="1767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D1D5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7D1D5A" w:rsidRDefault="002F054A" w:rsidP="007D1D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D1D5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0 2039 5552</w:t>
            </w:r>
          </w:p>
          <w:p w:rsidR="007D1D5A" w:rsidRDefault="007D1D5A" w:rsidP="007D1D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0 2039 5545</w:t>
            </w:r>
          </w:p>
          <w:p w:rsidR="007D1D5A" w:rsidRDefault="007D1D5A" w:rsidP="007D1D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0 2035 5538</w:t>
            </w:r>
          </w:p>
          <w:p w:rsidR="00453A01" w:rsidRPr="007D1D5A" w:rsidRDefault="007D1D5A" w:rsidP="007D1D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0 2039 5541</w:t>
            </w:r>
          </w:p>
        </w:tc>
      </w:tr>
      <w:tr w:rsidR="002F054A" w:rsidRPr="003B7C5A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7D1D5A" w:rsidRDefault="002F054A" w:rsidP="007D1D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6755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7D1D5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  <w:p w:rsidR="006C7B37" w:rsidRPr="0096755D" w:rsidRDefault="007D1D5A" w:rsidP="007D1D5A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686" w:type="dxa"/>
            <w:tcBorders>
              <w:left w:val="nil"/>
            </w:tcBorders>
          </w:tcPr>
          <w:p w:rsidR="007D1D5A" w:rsidRDefault="00D849B7" w:rsidP="007D1D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D1D5A"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0 2039 5535</w:t>
            </w:r>
          </w:p>
          <w:p w:rsidR="006C7B37" w:rsidRPr="007D1D5A" w:rsidRDefault="007D1D5A" w:rsidP="007131DC">
            <w:pPr>
              <w:rPr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0 2039 5536</w:t>
            </w:r>
          </w:p>
        </w:tc>
      </w:tr>
      <w:tr w:rsidR="002F054A" w:rsidRPr="003B7C5A" w:rsidTr="0048527C">
        <w:trPr>
          <w:gridAfter w:val="1"/>
          <w:wAfter w:w="6" w:type="dxa"/>
          <w:trHeight w:val="1616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367D63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367D63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367D63"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367D63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3B7C5A" w:rsidTr="00367D63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367D63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6"/>
              <w:gridCol w:w="839"/>
              <w:gridCol w:w="1559"/>
              <w:gridCol w:w="1486"/>
              <w:gridCol w:w="1433"/>
            </w:tblGrid>
            <w:tr w:rsidR="002F054A" w:rsidRPr="003B7C5A" w:rsidTr="008920EB">
              <w:trPr>
                <w:trHeight w:val="902"/>
                <w:jc w:val="center"/>
              </w:trPr>
              <w:tc>
                <w:tcPr>
                  <w:tcW w:w="393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8920EB">
              <w:trPr>
                <w:trHeight w:val="856"/>
                <w:jc w:val="center"/>
              </w:trPr>
              <w:tc>
                <w:tcPr>
                  <w:tcW w:w="3936" w:type="dxa"/>
                </w:tcPr>
                <w:p w:rsidR="004032BC" w:rsidRPr="00B26A52" w:rsidRDefault="00367D63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67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3</w:t>
                  </w:r>
                </w:p>
              </w:tc>
              <w:tc>
                <w:tcPr>
                  <w:tcW w:w="839" w:type="dxa"/>
                </w:tcPr>
                <w:p w:rsidR="004032BC" w:rsidRPr="00B64E98" w:rsidRDefault="00367D63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B297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B297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1027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67D63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CB2978" w:rsidRDefault="000A5220" w:rsidP="00CB2978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67D63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CB2978" w:rsidP="00CB297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CB2978">
        <w:trPr>
          <w:gridAfter w:val="1"/>
          <w:wAfter w:w="6" w:type="dxa"/>
          <w:trHeight w:val="917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CB2978" w:rsidRDefault="000A5220" w:rsidP="00CB2978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367D63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CB2978" w:rsidRDefault="002F0A94" w:rsidP="00CB2978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B2978">
      <w:headerReference w:type="default" r:id="rId8"/>
      <w:footerReference w:type="even" r:id="rId9"/>
      <w:pgSz w:w="11906" w:h="16838"/>
      <w:pgMar w:top="1389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BCB" w:rsidRDefault="00E41BCB">
      <w:r>
        <w:separator/>
      </w:r>
    </w:p>
  </w:endnote>
  <w:endnote w:type="continuationSeparator" w:id="0">
    <w:p w:rsidR="00E41BCB" w:rsidRDefault="00E4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BCB" w:rsidRDefault="00E41BCB">
      <w:r>
        <w:separator/>
      </w:r>
    </w:p>
  </w:footnote>
  <w:footnote w:type="continuationSeparator" w:id="0">
    <w:p w:rsidR="00E41BCB" w:rsidRDefault="00E41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8920EB" w:rsidP="0032598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รายนงานผลการปฏิบัติราชการตามคำรับรองการปฏิบัติราชการ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7179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8920EB" w:rsidP="0032598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รายนงานผลการปฏิบัติราชการตามคำรับรองการปฏิบัติราชการ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7179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59B0F52"/>
    <w:multiLevelType w:val="hybridMultilevel"/>
    <w:tmpl w:val="7DACB3EE"/>
    <w:lvl w:ilvl="0" w:tplc="65A295A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31040B"/>
    <w:multiLevelType w:val="hybridMultilevel"/>
    <w:tmpl w:val="BA7803FA"/>
    <w:lvl w:ilvl="0" w:tplc="6B5C2916">
      <w:start w:val="1"/>
      <w:numFmt w:val="bullet"/>
      <w:lvlText w:val="-"/>
      <w:lvlJc w:val="left"/>
      <w:pPr>
        <w:ind w:left="4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2C97"/>
    <w:rsid w:val="000539CC"/>
    <w:rsid w:val="00061364"/>
    <w:rsid w:val="0007179C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0769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25980"/>
    <w:rsid w:val="00335C4D"/>
    <w:rsid w:val="003430B3"/>
    <w:rsid w:val="00344219"/>
    <w:rsid w:val="0034641C"/>
    <w:rsid w:val="00356974"/>
    <w:rsid w:val="00367D63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1A3F"/>
    <w:rsid w:val="004640F2"/>
    <w:rsid w:val="00466391"/>
    <w:rsid w:val="0048527C"/>
    <w:rsid w:val="00487609"/>
    <w:rsid w:val="00490606"/>
    <w:rsid w:val="004B1D7E"/>
    <w:rsid w:val="004C3B2B"/>
    <w:rsid w:val="004C5E52"/>
    <w:rsid w:val="004D6C21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15ED"/>
    <w:rsid w:val="007A21D4"/>
    <w:rsid w:val="007A5E7D"/>
    <w:rsid w:val="007D1D5A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20EB"/>
    <w:rsid w:val="008A4E84"/>
    <w:rsid w:val="008D27EB"/>
    <w:rsid w:val="008E45ED"/>
    <w:rsid w:val="008E67FD"/>
    <w:rsid w:val="008F2F4D"/>
    <w:rsid w:val="008F792A"/>
    <w:rsid w:val="00900054"/>
    <w:rsid w:val="00910253"/>
    <w:rsid w:val="00922408"/>
    <w:rsid w:val="009332B8"/>
    <w:rsid w:val="009373FD"/>
    <w:rsid w:val="00950334"/>
    <w:rsid w:val="00962371"/>
    <w:rsid w:val="00962B83"/>
    <w:rsid w:val="0096755D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132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4E98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B2978"/>
    <w:rsid w:val="00CE50B1"/>
    <w:rsid w:val="00CF0196"/>
    <w:rsid w:val="00CF3A4A"/>
    <w:rsid w:val="00CF45AF"/>
    <w:rsid w:val="00D134A9"/>
    <w:rsid w:val="00D26B5D"/>
    <w:rsid w:val="00D36251"/>
    <w:rsid w:val="00D43F4A"/>
    <w:rsid w:val="00D45272"/>
    <w:rsid w:val="00D45D22"/>
    <w:rsid w:val="00D515B3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1BCB"/>
    <w:rsid w:val="00E52C4C"/>
    <w:rsid w:val="00E70398"/>
    <w:rsid w:val="00E873D6"/>
    <w:rsid w:val="00EC1E2C"/>
    <w:rsid w:val="00EC4F92"/>
    <w:rsid w:val="00EF441F"/>
    <w:rsid w:val="00EF49EB"/>
    <w:rsid w:val="00EF594D"/>
    <w:rsid w:val="00EF751B"/>
    <w:rsid w:val="00F04C1B"/>
    <w:rsid w:val="00F06FE3"/>
    <w:rsid w:val="00F1013C"/>
    <w:rsid w:val="00F10279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1A1F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658D4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937C2-8B0C-43CB-A05E-A587DB2E4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37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27</cp:revision>
  <cp:lastPrinted>2018-04-05T01:06:00Z</cp:lastPrinted>
  <dcterms:created xsi:type="dcterms:W3CDTF">2019-02-04T07:47:00Z</dcterms:created>
  <dcterms:modified xsi:type="dcterms:W3CDTF">2019-06-11T09:28:00Z</dcterms:modified>
</cp:coreProperties>
</file>